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96834" w14:textId="77777777" w:rsidR="008F3D38" w:rsidRDefault="008F3D38" w:rsidP="008F3D3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Waulter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DOLMAN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fl.1449)</w:t>
      </w:r>
    </w:p>
    <w:p w14:paraId="206F6012" w14:textId="77777777" w:rsidR="008F3D38" w:rsidRDefault="008F3D38" w:rsidP="008F3D3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Romney Marsh, Kent.</w:t>
      </w:r>
    </w:p>
    <w:p w14:paraId="6BC54976" w14:textId="77777777" w:rsidR="008F3D38" w:rsidRDefault="008F3D38" w:rsidP="008F3D3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AA0132E" w14:textId="77777777" w:rsidR="008F3D38" w:rsidRDefault="008F3D38" w:rsidP="008F3D3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A0C80FC" w14:textId="77777777" w:rsidR="008F3D38" w:rsidRDefault="008F3D38" w:rsidP="008F3D3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Oct.1449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CBD2302" w14:textId="77777777" w:rsidR="008F3D38" w:rsidRDefault="008F3D38" w:rsidP="008F3D3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755A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https://www.kentarchaeology.org.uk/Research/Libr/Wills/NameOrder/D.htm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EF4C6F0" w14:textId="77777777" w:rsidR="008F3D38" w:rsidRDefault="008F3D38" w:rsidP="008F3D3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F80BC68" w14:textId="77777777" w:rsidR="008F3D38" w:rsidRDefault="008F3D38" w:rsidP="008F3D3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8C8A5BE" w14:textId="77777777" w:rsidR="008F3D38" w:rsidRDefault="008F3D38" w:rsidP="008F3D3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June 2022</w:t>
      </w:r>
    </w:p>
    <w:p w14:paraId="786F5FC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B1C8E" w14:textId="77777777" w:rsidR="008F3D38" w:rsidRDefault="008F3D38" w:rsidP="009139A6">
      <w:r>
        <w:separator/>
      </w:r>
    </w:p>
  </w:endnote>
  <w:endnote w:type="continuationSeparator" w:id="0">
    <w:p w14:paraId="41578D21" w14:textId="77777777" w:rsidR="008F3D38" w:rsidRDefault="008F3D3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6BF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C9A5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733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95A39" w14:textId="77777777" w:rsidR="008F3D38" w:rsidRDefault="008F3D38" w:rsidP="009139A6">
      <w:r>
        <w:separator/>
      </w:r>
    </w:p>
  </w:footnote>
  <w:footnote w:type="continuationSeparator" w:id="0">
    <w:p w14:paraId="699EC02F" w14:textId="77777777" w:rsidR="008F3D38" w:rsidRDefault="008F3D3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604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3FD7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DDF9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D38"/>
    <w:rsid w:val="000666E0"/>
    <w:rsid w:val="002510B7"/>
    <w:rsid w:val="005C130B"/>
    <w:rsid w:val="00826F5C"/>
    <w:rsid w:val="008F3D38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C1020"/>
  <w15:chartTrackingRefBased/>
  <w15:docId w15:val="{A32C288C-EF6C-474D-A0D5-69E322FB0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F3D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D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2022-09-09T16:39:00Z</dcterms:created>
  <dcterms:modified xsi:type="dcterms:W3CDTF">2022-09-09T16:39:00Z</dcterms:modified>
</cp:coreProperties>
</file>